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E77C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COBBE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0174461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Bletsoe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Bedfordshire, Smith.</w:t>
      </w:r>
    </w:p>
    <w:p w14:paraId="77A73040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3007B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66AFC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002352DE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62EB1F0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D333C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34E02" w14:textId="77777777" w:rsidR="0066086D" w:rsidRDefault="0066086D" w:rsidP="0066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2022</w:t>
      </w:r>
    </w:p>
    <w:p w14:paraId="6C391D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5A03B" w14:textId="77777777" w:rsidR="0066086D" w:rsidRDefault="0066086D" w:rsidP="009139A6">
      <w:r>
        <w:separator/>
      </w:r>
    </w:p>
  </w:endnote>
  <w:endnote w:type="continuationSeparator" w:id="0">
    <w:p w14:paraId="60C0BD98" w14:textId="77777777" w:rsidR="0066086D" w:rsidRDefault="006608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9FF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40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72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0769" w14:textId="77777777" w:rsidR="0066086D" w:rsidRDefault="0066086D" w:rsidP="009139A6">
      <w:r>
        <w:separator/>
      </w:r>
    </w:p>
  </w:footnote>
  <w:footnote w:type="continuationSeparator" w:id="0">
    <w:p w14:paraId="7F8CA10A" w14:textId="77777777" w:rsidR="0066086D" w:rsidRDefault="006608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D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6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CD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6D"/>
    <w:rsid w:val="000666E0"/>
    <w:rsid w:val="002510B7"/>
    <w:rsid w:val="005C130B"/>
    <w:rsid w:val="0066086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EF46C"/>
  <w15:chartTrackingRefBased/>
  <w15:docId w15:val="{076588FD-0BA1-4A5D-99D3-500CB20D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6086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2022-01-18T15:39:00Z</dcterms:created>
  <dcterms:modified xsi:type="dcterms:W3CDTF">2022-01-18T15:40:00Z</dcterms:modified>
</cp:coreProperties>
</file>